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AB6AB" w14:textId="77777777" w:rsidR="00CA1E58" w:rsidRDefault="00CA1E58" w:rsidP="00CA1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BOTILLER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625EBAE0" w14:textId="77777777" w:rsidR="00CA1E58" w:rsidRDefault="00CA1E58" w:rsidP="00CA1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67340DD9" w14:textId="77777777" w:rsidR="00CA1E58" w:rsidRDefault="00CA1E58" w:rsidP="00CA1E58">
      <w:pPr>
        <w:pStyle w:val="NoSpacing"/>
        <w:rPr>
          <w:rFonts w:cs="Times New Roman"/>
          <w:szCs w:val="24"/>
        </w:rPr>
      </w:pPr>
    </w:p>
    <w:p w14:paraId="53041BF1" w14:textId="77777777" w:rsidR="00CA1E58" w:rsidRDefault="00CA1E58" w:rsidP="00CA1E58">
      <w:pPr>
        <w:pStyle w:val="NoSpacing"/>
        <w:rPr>
          <w:rFonts w:cs="Times New Roman"/>
          <w:szCs w:val="24"/>
        </w:rPr>
      </w:pPr>
    </w:p>
    <w:p w14:paraId="5FB0CBC8" w14:textId="77777777" w:rsidR="00CA1E58" w:rsidRDefault="00CA1E58" w:rsidP="00CA1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Feb.1417</w:t>
      </w:r>
      <w:r>
        <w:rPr>
          <w:rFonts w:cs="Times New Roman"/>
          <w:szCs w:val="24"/>
        </w:rPr>
        <w:tab/>
        <w:t xml:space="preserve">He, Henry Rede,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 xml:space="preserve">(q.v.), John </w:t>
      </w:r>
      <w:proofErr w:type="spellStart"/>
      <w:r>
        <w:rPr>
          <w:rFonts w:cs="Times New Roman"/>
          <w:szCs w:val="24"/>
        </w:rPr>
        <w:t>Wyot</w:t>
      </w:r>
      <w:proofErr w:type="spellEnd"/>
      <w:r>
        <w:rPr>
          <w:rFonts w:cs="Times New Roman"/>
          <w:szCs w:val="24"/>
        </w:rPr>
        <w:t xml:space="preserve">, draper(q.v.), and William </w:t>
      </w:r>
    </w:p>
    <w:p w14:paraId="1C86B2B1" w14:textId="77777777" w:rsidR="00CA1E58" w:rsidRDefault="00CA1E58" w:rsidP="00CA1E58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Turnell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waxchandler</w:t>
      </w:r>
      <w:proofErr w:type="spellEnd"/>
      <w:r>
        <w:rPr>
          <w:rFonts w:cs="Times New Roman"/>
          <w:szCs w:val="24"/>
        </w:rPr>
        <w:t xml:space="preserve">(q.v.), all of London, were involved in a </w:t>
      </w:r>
      <w:proofErr w:type="spellStart"/>
      <w:r>
        <w:rPr>
          <w:rFonts w:cs="Times New Roman"/>
          <w:szCs w:val="24"/>
        </w:rPr>
        <w:t>recognisance</w:t>
      </w:r>
      <w:proofErr w:type="spellEnd"/>
      <w:r>
        <w:rPr>
          <w:rFonts w:cs="Times New Roman"/>
          <w:szCs w:val="24"/>
        </w:rPr>
        <w:t xml:space="preserve"> of £250 to John Hill, the Chamberlain(q.v.).</w:t>
      </w:r>
    </w:p>
    <w:p w14:paraId="7681ED84" w14:textId="77777777" w:rsidR="00CA1E58" w:rsidRDefault="00CA1E58" w:rsidP="00CA1E58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13-1437</w:t>
      </w:r>
      <w:r w:rsidRPr="00D02259">
        <w:rPr>
          <w:rFonts w:cs="Times New Roman"/>
          <w:szCs w:val="24"/>
        </w:rPr>
        <w:t xml:space="preserve">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43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55)</w:t>
      </w:r>
    </w:p>
    <w:p w14:paraId="7181CA26" w14:textId="77777777" w:rsidR="00CA1E58" w:rsidRDefault="00CA1E58" w:rsidP="00CA1E58">
      <w:pPr>
        <w:pStyle w:val="NoSpacing"/>
        <w:rPr>
          <w:rFonts w:cs="Times New Roman"/>
          <w:szCs w:val="24"/>
        </w:rPr>
      </w:pPr>
    </w:p>
    <w:p w14:paraId="1B3514E9" w14:textId="77777777" w:rsidR="00CA1E58" w:rsidRDefault="00CA1E58" w:rsidP="00CA1E58">
      <w:pPr>
        <w:pStyle w:val="NoSpacing"/>
        <w:rPr>
          <w:rFonts w:cs="Times New Roman"/>
          <w:szCs w:val="24"/>
        </w:rPr>
      </w:pPr>
    </w:p>
    <w:p w14:paraId="5E6FE0EB" w14:textId="77777777" w:rsidR="00CA1E58" w:rsidRDefault="00CA1E58" w:rsidP="00CA1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2022</w:t>
      </w:r>
    </w:p>
    <w:p w14:paraId="5D2AE5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D9A0F" w14:textId="77777777" w:rsidR="00CA1E58" w:rsidRDefault="00CA1E58" w:rsidP="009139A6">
      <w:r>
        <w:separator/>
      </w:r>
    </w:p>
  </w:endnote>
  <w:endnote w:type="continuationSeparator" w:id="0">
    <w:p w14:paraId="1FCF8C58" w14:textId="77777777" w:rsidR="00CA1E58" w:rsidRDefault="00CA1E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7AC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34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00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E7E14" w14:textId="77777777" w:rsidR="00CA1E58" w:rsidRDefault="00CA1E58" w:rsidP="009139A6">
      <w:r>
        <w:separator/>
      </w:r>
    </w:p>
  </w:footnote>
  <w:footnote w:type="continuationSeparator" w:id="0">
    <w:p w14:paraId="1D57C3B7" w14:textId="77777777" w:rsidR="00CA1E58" w:rsidRDefault="00CA1E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AC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F4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0F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E5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A1E5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D92FE"/>
  <w15:chartTrackingRefBased/>
  <w15:docId w15:val="{FA0C5E7D-8AC9-479B-B36D-285EFB42E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2022-11-10T15:49:00Z</dcterms:created>
  <dcterms:modified xsi:type="dcterms:W3CDTF">2022-11-10T15:49:00Z</dcterms:modified>
</cp:coreProperties>
</file>